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A5677E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ind w:left="-142"/>
              <w:rPr>
                <w:sz w:val="20"/>
              </w:rPr>
            </w:pPr>
            <w:r w:rsidRPr="00216101">
              <w:rPr>
                <w:sz w:val="20"/>
              </w:rPr>
              <w:t>ING 10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A5677E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A5677E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Title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A5677E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216101" w:rsidRDefault="00A5677E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216101" w:rsidRDefault="00A5677E" w:rsidP="006842F3">
            <w:pPr>
              <w:pStyle w:val="Title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216101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dersler hakkında, geçmiş zaman hakkında,  okul günleri hakkında ve iyi haberler hakkında konuşabilir, vücudun kısımlarını isimlendirebilir.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 xml:space="preserve">Students can talk about school subjects </w:t>
            </w:r>
            <w:r>
              <w:rPr>
                <w:b w:val="0"/>
                <w:bCs/>
                <w:sz w:val="20"/>
                <w:lang w:val="en-US"/>
              </w:rPr>
              <w:t xml:space="preserve">talk about the past, </w:t>
            </w:r>
            <w:r w:rsidRPr="0057210E">
              <w:rPr>
                <w:b w:val="0"/>
                <w:bCs/>
                <w:sz w:val="20"/>
                <w:lang w:val="en-US"/>
              </w:rPr>
              <w:t>write about their schooldays talk about good news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name parts of the body.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geçmiş o</w:t>
            </w:r>
            <w:r>
              <w:rPr>
                <w:b w:val="0"/>
                <w:bCs/>
                <w:sz w:val="20"/>
              </w:rPr>
              <w:t>laylar hakkında soru sorabilir,</w:t>
            </w:r>
            <w:r w:rsidRPr="006E1910">
              <w:rPr>
                <w:b w:val="0"/>
                <w:bCs/>
                <w:sz w:val="20"/>
              </w:rPr>
              <w:t xml:space="preserve"> </w:t>
            </w:r>
            <w:r>
              <w:rPr>
                <w:b w:val="0"/>
                <w:bCs/>
                <w:sz w:val="20"/>
              </w:rPr>
              <w:t xml:space="preserve">bir kaza hakkında konuşabilir, </w:t>
            </w:r>
            <w:r w:rsidRPr="006E1910">
              <w:rPr>
                <w:b w:val="0"/>
                <w:bCs/>
                <w:sz w:val="20"/>
              </w:rPr>
              <w:t>eczaneden bir şey alabilir.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>Students can a</w:t>
            </w:r>
            <w:r>
              <w:rPr>
                <w:b w:val="0"/>
                <w:bCs/>
                <w:sz w:val="20"/>
                <w:lang w:val="en-US"/>
              </w:rPr>
              <w:t xml:space="preserve">sk questions about past events, talk about an accident, </w:t>
            </w:r>
            <w:r w:rsidRPr="0057210E">
              <w:rPr>
                <w:b w:val="0"/>
                <w:bCs/>
                <w:sz w:val="20"/>
                <w:lang w:val="en-US"/>
              </w:rPr>
              <w:t>ask for things at a chemist’s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seyahat hakkında konuşabilir</w:t>
            </w:r>
            <w:r>
              <w:rPr>
                <w:b w:val="0"/>
                <w:bCs/>
                <w:sz w:val="20"/>
              </w:rPr>
              <w:t xml:space="preserve">, </w:t>
            </w:r>
            <w:r w:rsidRPr="006E1910">
              <w:rPr>
                <w:b w:val="0"/>
                <w:bCs/>
                <w:sz w:val="20"/>
              </w:rPr>
              <w:t>gelecekteki planlar hakkında konuşabilir ve açıklayabilir</w:t>
            </w:r>
            <w:r>
              <w:rPr>
                <w:b w:val="0"/>
                <w:bCs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üzücü olaylar hakkında konuşabilir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>Students can talk about travel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talk about plans for the future and describe them, talk about sad events.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yiyecek ve içecek hakkında konuşabilir</w:t>
            </w:r>
            <w:r>
              <w:rPr>
                <w:b w:val="0"/>
                <w:bCs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</w:t>
            </w:r>
            <w:r>
              <w:rPr>
                <w:b w:val="0"/>
                <w:bCs/>
                <w:sz w:val="20"/>
              </w:rPr>
              <w:t>miktarlar hakkında konuşabilir,</w:t>
            </w:r>
            <w:r w:rsidRPr="006E1910">
              <w:rPr>
                <w:b w:val="0"/>
                <w:bCs/>
                <w:sz w:val="20"/>
              </w:rPr>
              <w:t xml:space="preserve"> ne yiyip ne içtiklerini açıklayabilirler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>Student</w:t>
            </w:r>
            <w:r>
              <w:rPr>
                <w:b w:val="0"/>
                <w:bCs/>
                <w:sz w:val="20"/>
                <w:lang w:val="en-US"/>
              </w:rPr>
              <w:t>s can talk about food and drink,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talk about quantities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describe what they eat and drink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lokantada yemek siparişi verebilirler</w:t>
            </w:r>
            <w:r>
              <w:rPr>
                <w:b w:val="0"/>
                <w:bCs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</w:t>
            </w:r>
            <w:r>
              <w:rPr>
                <w:b w:val="0"/>
                <w:bCs/>
                <w:sz w:val="20"/>
              </w:rPr>
              <w:t>giysiler hakkında konuşabilir,</w:t>
            </w:r>
            <w:r w:rsidRPr="006E1910">
              <w:rPr>
                <w:b w:val="0"/>
                <w:sz w:val="20"/>
              </w:rPr>
              <w:t xml:space="preserve"> varlıkları tarif edebilirler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sz w:val="20"/>
              </w:rPr>
              <w:t xml:space="preserve"> insanların giysilerini tarif edebilirler.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>Students can order a meal in a restaurant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talk about clothes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sz w:val="20"/>
                <w:lang w:val="en-US"/>
              </w:rPr>
              <w:t xml:space="preserve"> describe things describe people’s clothes.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sz w:val="20"/>
              </w:rPr>
              <w:t>Öğrenciler postanede her hangi bir şey isteyebilirler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sz w:val="20"/>
              </w:rPr>
              <w:t xml:space="preserve"> yapmak zorunda oldukları ve olmadıkları şeyler ha</w:t>
            </w:r>
            <w:r>
              <w:rPr>
                <w:b w:val="0"/>
                <w:sz w:val="20"/>
              </w:rPr>
              <w:t xml:space="preserve">kkında konuşabilirler, </w:t>
            </w:r>
            <w:r w:rsidRPr="006E1910">
              <w:rPr>
                <w:b w:val="0"/>
                <w:sz w:val="20"/>
              </w:rPr>
              <w:t>ricalara karşılık verebilirler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sz w:val="20"/>
                <w:lang w:val="en-US"/>
              </w:rPr>
              <w:t xml:space="preserve">Students can </w:t>
            </w:r>
            <w:r>
              <w:rPr>
                <w:b w:val="0"/>
                <w:sz w:val="20"/>
                <w:lang w:val="en-US"/>
              </w:rPr>
              <w:t xml:space="preserve">ask for things at a post office, </w:t>
            </w:r>
            <w:r w:rsidRPr="0057210E">
              <w:rPr>
                <w:b w:val="0"/>
                <w:sz w:val="20"/>
                <w:lang w:val="en-US"/>
              </w:rPr>
              <w:t>talk about things th</w:t>
            </w:r>
            <w:r>
              <w:rPr>
                <w:b w:val="0"/>
                <w:sz w:val="20"/>
                <w:lang w:val="en-US"/>
              </w:rPr>
              <w:t xml:space="preserve">ey have to and don’t have to do, </w:t>
            </w:r>
            <w:r w:rsidRPr="0057210E">
              <w:rPr>
                <w:b w:val="0"/>
                <w:sz w:val="20"/>
                <w:lang w:val="en-US"/>
              </w:rPr>
              <w:t>respond to requests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5A4EA2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sz w:val="20"/>
              </w:rPr>
              <w:t>Öğrenciler telefon ifadelerini kullanabilirler ve anlayabilirler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sz w:val="20"/>
              </w:rPr>
              <w:t xml:space="preserve"> hava durumu hakkında konuşabilirler</w:t>
            </w:r>
            <w:r>
              <w:rPr>
                <w:b w:val="0"/>
                <w:sz w:val="20"/>
              </w:rPr>
              <w:t>, i</w:t>
            </w:r>
            <w:r w:rsidRPr="006E1910">
              <w:rPr>
                <w:b w:val="0"/>
                <w:sz w:val="20"/>
              </w:rPr>
              <w:t>ki şeyi ve farklı yerleri karşılaştırabilirler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sz w:val="20"/>
                <w:lang w:val="en-US"/>
              </w:rPr>
              <w:t>Students can understand and use telephone expressions</w:t>
            </w:r>
            <w:r>
              <w:rPr>
                <w:b w:val="0"/>
                <w:sz w:val="20"/>
                <w:lang w:val="en-US"/>
              </w:rPr>
              <w:t>,</w:t>
            </w:r>
            <w:r w:rsidRPr="0057210E">
              <w:rPr>
                <w:b w:val="0"/>
                <w:sz w:val="20"/>
                <w:lang w:val="en-US"/>
              </w:rPr>
              <w:t xml:space="preserve"> </w:t>
            </w:r>
            <w:r>
              <w:rPr>
                <w:b w:val="0"/>
                <w:sz w:val="20"/>
                <w:lang w:val="en-US"/>
              </w:rPr>
              <w:t>talk about weather,</w:t>
            </w:r>
            <w:r w:rsidRPr="0057210E">
              <w:rPr>
                <w:b w:val="0"/>
                <w:sz w:val="20"/>
                <w:lang w:val="en-US"/>
              </w:rPr>
              <w:t xml:space="preserve"> compare two things and different places.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sz w:val="20"/>
              </w:rPr>
              <w:t>Öğrenciler bir yolculuk hakkında konuşabilirler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sz w:val="20"/>
              </w:rPr>
              <w:t xml:space="preserve"> coğrafi özellikler hakkında konuşabilirler, ikiden fazla şeyi karşılaştırabilirler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sz w:val="20"/>
              </w:rPr>
              <w:t xml:space="preserve"> bir ülkeyi tanıtabilir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sz w:val="20"/>
                <w:lang w:val="en-US"/>
              </w:rPr>
              <w:t>Students can talk about a trip and geographical features, compare more than two things</w:t>
            </w:r>
            <w:r>
              <w:rPr>
                <w:b w:val="0"/>
                <w:sz w:val="20"/>
                <w:lang w:val="en-US"/>
              </w:rPr>
              <w:t>,</w:t>
            </w:r>
            <w:r w:rsidRPr="0057210E">
              <w:rPr>
                <w:b w:val="0"/>
                <w:sz w:val="20"/>
                <w:lang w:val="en-US"/>
              </w:rPr>
              <w:t xml:space="preserve"> describe a country.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sz w:val="20"/>
              </w:rPr>
              <w:t>Öğrenciler ölçümlerden bahsedebilirler</w:t>
            </w:r>
            <w:r>
              <w:rPr>
                <w:b w:val="0"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günlük işler hakkında konuşabilirler</w:t>
            </w:r>
            <w:r>
              <w:rPr>
                <w:b w:val="0"/>
                <w:bCs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yakın geçmişi ifade edebilirler</w:t>
            </w:r>
            <w:r>
              <w:rPr>
                <w:b w:val="0"/>
                <w:bCs/>
                <w:sz w:val="20"/>
              </w:rPr>
              <w:t>,</w:t>
            </w:r>
            <w:r w:rsidRPr="006E1910">
              <w:rPr>
                <w:b w:val="0"/>
                <w:bCs/>
                <w:sz w:val="20"/>
              </w:rPr>
              <w:t xml:space="preserve"> kısa mesajları anlayabilirler ve yazabilirler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sz w:val="20"/>
                <w:lang w:val="en-US"/>
              </w:rPr>
              <w:t>Students can give measurements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>
              <w:rPr>
                <w:b w:val="0"/>
                <w:bCs/>
                <w:sz w:val="20"/>
                <w:lang w:val="en-US"/>
              </w:rPr>
              <w:t xml:space="preserve">talk about everyday jobs, </w:t>
            </w:r>
            <w:r w:rsidRPr="0057210E">
              <w:rPr>
                <w:b w:val="0"/>
                <w:bCs/>
                <w:sz w:val="20"/>
                <w:lang w:val="en-US"/>
              </w:rPr>
              <w:t>say what people have done understand and write short messages.</w:t>
            </w:r>
          </w:p>
        </w:tc>
      </w:tr>
      <w:tr w:rsidR="00A5677E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pStyle w:val="Title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5677E" w:rsidRPr="006E1910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6E1910">
              <w:rPr>
                <w:b w:val="0"/>
                <w:bCs/>
                <w:sz w:val="20"/>
              </w:rPr>
              <w:t>Öğrenciler tecrübeleri hakkında konuşabilir, soru sorabilirler, havaalanında biletlerini kontrol ettirebilir, gelecekle ilgili tahminde bulunabilirler.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57210E" w:rsidRDefault="00A5677E" w:rsidP="006842F3">
            <w:pPr>
              <w:pStyle w:val="Title"/>
              <w:ind w:left="33"/>
              <w:jc w:val="left"/>
              <w:rPr>
                <w:b w:val="0"/>
                <w:bCs/>
                <w:sz w:val="20"/>
              </w:rPr>
            </w:pPr>
            <w:r w:rsidRPr="0057210E">
              <w:rPr>
                <w:b w:val="0"/>
                <w:bCs/>
                <w:sz w:val="20"/>
                <w:lang w:val="en-US"/>
              </w:rPr>
              <w:t>Students can say more about experiences, ask questions, check in at an airport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57210E">
              <w:rPr>
                <w:b w:val="0"/>
                <w:bCs/>
                <w:sz w:val="20"/>
                <w:lang w:val="en-US"/>
              </w:rPr>
              <w:t xml:space="preserve"> make predictions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77E" w:rsidRPr="00216101" w:rsidRDefault="00A5677E" w:rsidP="006842F3">
            <w:pPr>
              <w:rPr>
                <w:bCs/>
              </w:rPr>
            </w:pPr>
          </w:p>
          <w:p w:rsidR="00A5677E" w:rsidRPr="00216101" w:rsidRDefault="00A5677E" w:rsidP="006842F3">
            <w:pPr>
              <w:rPr>
                <w:bCs/>
              </w:rPr>
            </w:pPr>
            <w:r w:rsidRPr="00216101">
              <w:rPr>
                <w:bCs/>
              </w:rPr>
              <w:t>“English For Life- Elementary”  by  Tom Hutchinson  (Oxford University Press)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  <w:p w:rsidR="00A5677E" w:rsidRPr="00216101" w:rsidRDefault="00A5677E">
            <w:pPr>
              <w:rPr>
                <w:b/>
              </w:rPr>
            </w:pPr>
          </w:p>
          <w:p w:rsidR="00A5677E" w:rsidRPr="00216101" w:rsidRDefault="00A5677E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A5677E" w:rsidRPr="00216101" w:rsidRDefault="00A5677E">
            <w:pPr>
              <w:pStyle w:val="Heading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pStyle w:val="Heading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40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-</w:t>
            </w:r>
          </w:p>
        </w:tc>
      </w:tr>
      <w:tr w:rsidR="00A5677E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A5677E" w:rsidRPr="00216101" w:rsidRDefault="00A5677E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ind w:left="-108"/>
              <w:jc w:val="center"/>
            </w:pPr>
            <w:r w:rsidRPr="00216101">
              <w:t>60</w:t>
            </w:r>
          </w:p>
        </w:tc>
      </w:tr>
      <w:tr w:rsidR="00A5677E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5677E" w:rsidRPr="00216101" w:rsidRDefault="00A5677E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A5677E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Heading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A5677E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5677E" w:rsidRPr="00216101" w:rsidRDefault="00A5677E">
            <w:pPr>
              <w:pStyle w:val="Heading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677E" w:rsidRPr="00216101" w:rsidRDefault="00A5677E">
            <w:pPr>
              <w:pStyle w:val="Heading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77E" w:rsidRPr="00216101" w:rsidRDefault="00A5677E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  <w:vAlign w:val="center"/>
          </w:tcPr>
          <w:p w:rsidR="00A5677E" w:rsidRPr="00173737" w:rsidRDefault="00A5677E" w:rsidP="00ED11B4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173737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/>
                <w:bCs/>
                <w:lang w:val="en-US"/>
              </w:rPr>
            </w:pPr>
            <w:r w:rsidRPr="004F55E1">
              <w:rPr>
                <w:b/>
                <w:bCs/>
                <w:lang w:val="en-US"/>
              </w:rPr>
              <w:t>REVISION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41- Dersler.</w:t>
            </w:r>
            <w:r>
              <w:rPr>
                <w:bCs/>
              </w:rPr>
              <w:t xml:space="preserve">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42- Geçmiş Zaman, Düz Cümleler. </w:t>
            </w:r>
          </w:p>
          <w:p w:rsidR="00A5677E" w:rsidRPr="00CA5A35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43- </w:t>
            </w:r>
            <w:r>
              <w:rPr>
                <w:bCs/>
              </w:rPr>
              <w:t>Okuma ve Yazma -</w:t>
            </w:r>
            <w:r w:rsidRPr="005B7766">
              <w:rPr>
                <w:bCs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 41- School Subject -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Lesson 42- Past Simple: Statements -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43- </w:t>
            </w:r>
            <w:r>
              <w:t>Read and Write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44- </w:t>
            </w:r>
            <w:r>
              <w:rPr>
                <w:bCs/>
              </w:rPr>
              <w:t>İşte Hayat! Bölüm 6 -</w:t>
            </w:r>
            <w:r w:rsidRPr="005B7766">
              <w:rPr>
                <w:bCs/>
              </w:rPr>
              <w:t>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45- Vücudun Kısımları. </w:t>
            </w:r>
          </w:p>
          <w:p w:rsidR="00A5677E" w:rsidRPr="00CA5A35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46- Geçmiş Zaman. Sorular ve Kısa Cevaplar.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44- </w:t>
            </w:r>
            <w:r>
              <w:t>That’s Life! Episode 6</w:t>
            </w:r>
            <w:r>
              <w:rPr>
                <w:bCs/>
                <w:lang w:val="en-US"/>
              </w:rPr>
              <w:t xml:space="preserve"> -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45- Parts of the Body</w:t>
            </w:r>
            <w:r>
              <w:rPr>
                <w:bCs/>
                <w:lang w:val="en-US"/>
              </w:rPr>
              <w:t xml:space="preserve"> -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46- Past Simpl</w:t>
            </w:r>
            <w:r>
              <w:rPr>
                <w:bCs/>
                <w:lang w:val="en-US"/>
              </w:rPr>
              <w:t xml:space="preserve">e: Questions and Short Answers -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47- </w:t>
            </w:r>
            <w:r>
              <w:rPr>
                <w:bCs/>
              </w:rPr>
              <w:t xml:space="preserve">Dinleme ve Konuşma -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48- Eczaneden Bir Şey Almak.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49- Seyahat.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47- </w:t>
            </w:r>
            <w:r>
              <w:t>Listen and Speak –</w:t>
            </w:r>
            <w:r w:rsidRPr="004F55E1">
              <w:rPr>
                <w:bCs/>
                <w:lang w:val="en-US"/>
              </w:rPr>
              <w:t xml:space="preserve">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48- Ask</w:t>
            </w:r>
            <w:r>
              <w:rPr>
                <w:bCs/>
                <w:lang w:val="en-US"/>
              </w:rPr>
              <w:t>ing for things at the chemist’s -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49- Travel</w:t>
            </w:r>
            <w:r>
              <w:rPr>
                <w:bCs/>
                <w:lang w:val="en-US"/>
              </w:rPr>
              <w:t xml:space="preserve"> -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rPr>
                <w:bCs/>
              </w:rPr>
              <w:t>50- -Cek, -cak.</w:t>
            </w:r>
            <w:r w:rsidRPr="005B7766">
              <w:rPr>
                <w:bCs/>
              </w:rPr>
              <w:t>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51- </w:t>
            </w:r>
            <w:r>
              <w:rPr>
                <w:bCs/>
              </w:rPr>
              <w:t>Okuma ve Yazma -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52- </w:t>
            </w:r>
            <w:r>
              <w:rPr>
                <w:bCs/>
              </w:rPr>
              <w:t>İşte Hayat! Bölüm 7 -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50- Going to.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51- </w:t>
            </w:r>
            <w:r>
              <w:t>Read and Write -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52- </w:t>
            </w:r>
            <w:r>
              <w:t>That’s Life! Episode 7 -</w:t>
            </w:r>
            <w:r w:rsidRPr="004F55E1">
              <w:rPr>
                <w:bCs/>
                <w:lang w:val="en-US"/>
              </w:rPr>
              <w:t xml:space="preserve">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53- Yiyecek ve İçecek.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 xml:space="preserve">Ders 54- Sayılabilen ve Sayılamayan İsimler.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55- </w:t>
            </w:r>
            <w:r>
              <w:rPr>
                <w:bCs/>
              </w:rPr>
              <w:t>Dinleme ve Yazma -.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53- Food and Drink.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54- Countable and Uncountable Nouns.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55- </w:t>
            </w:r>
            <w:r>
              <w:t>Listen and Speak -</w:t>
            </w:r>
            <w:r w:rsidRPr="004F55E1">
              <w:rPr>
                <w:bCs/>
                <w:lang w:val="en-US"/>
              </w:rPr>
              <w:t xml:space="preserve">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56-</w:t>
            </w:r>
            <w:r>
              <w:rPr>
                <w:bCs/>
              </w:rPr>
              <w:t xml:space="preserve"> Yemek Siparişi Vermek.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rPr>
                <w:bCs/>
              </w:rPr>
              <w:t>57- Giysiler</w:t>
            </w:r>
            <w:r w:rsidRPr="005B7766">
              <w:rPr>
                <w:bCs/>
              </w:rPr>
              <w:t>.</w:t>
            </w:r>
            <w:r>
              <w:rPr>
                <w:bCs/>
              </w:rPr>
              <w:t xml:space="preserve"> Öğrenciler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58- </w:t>
            </w:r>
            <w:r>
              <w:t xml:space="preserve">Sıfatlar. Öğrenciler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56- Ordering a Meal.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57- Clothes. 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58- Adjectives. .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  <w:vAlign w:val="center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59- </w:t>
            </w:r>
            <w:r>
              <w:rPr>
                <w:bCs/>
              </w:rPr>
              <w:t>Okuma ve Yazma</w:t>
            </w:r>
            <w:r>
              <w:t xml:space="preserve"> -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60- </w:t>
            </w:r>
            <w:r>
              <w:rPr>
                <w:bCs/>
              </w:rPr>
              <w:t>İşte Hayat! Bölüm  8 -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/>
              </w:rPr>
            </w:pPr>
            <w:r w:rsidRPr="005B7766">
              <w:rPr>
                <w:b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  <w:vAlign w:val="center"/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59- </w:t>
            </w:r>
            <w:r>
              <w:t>Read and Write</w:t>
            </w:r>
            <w:r>
              <w:rPr>
                <w:lang w:val="en-US"/>
              </w:rPr>
              <w:t xml:space="preserve"> -</w:t>
            </w:r>
            <w:r w:rsidRPr="004F55E1">
              <w:rPr>
                <w:lang w:val="en-US"/>
              </w:rPr>
              <w:t xml:space="preserve">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60- </w:t>
            </w:r>
            <w:r>
              <w:t>That’s Life! Episode 8</w:t>
            </w:r>
            <w:r>
              <w:rPr>
                <w:lang w:val="en-US"/>
              </w:rPr>
              <w:t xml:space="preserve"> -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/>
                <w:lang w:val="en-US"/>
              </w:rPr>
            </w:pPr>
            <w:r w:rsidRPr="004F55E1">
              <w:rPr>
                <w:b/>
                <w:lang w:val="en-US"/>
              </w:rPr>
              <w:t>REVISION</w:t>
            </w:r>
          </w:p>
        </w:tc>
      </w:tr>
      <w:tr w:rsidR="00A5677E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  <w:vAlign w:val="center"/>
          </w:tcPr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  <w:vAlign w:val="center"/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MID</w:t>
            </w:r>
            <w:r w:rsidRPr="004F55E1">
              <w:rPr>
                <w:b/>
                <w:lang w:val="en-US"/>
              </w:rPr>
              <w:t>TERM</w:t>
            </w:r>
            <w:r>
              <w:rPr>
                <w:b/>
                <w:lang w:val="en-US"/>
              </w:rPr>
              <w:t xml:space="preserve"> EXAM         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t>61- Postanede</w:t>
            </w:r>
            <w:r w:rsidRPr="005B7766">
              <w:t>.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62- </w:t>
            </w:r>
            <w:r>
              <w:t>Zorunluluk</w:t>
            </w:r>
            <w:r w:rsidRPr="005B7766">
              <w:t>.</w:t>
            </w:r>
            <w:r>
              <w:t xml:space="preserve">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t xml:space="preserve"> 63- </w:t>
            </w:r>
            <w:r>
              <w:rPr>
                <w:bCs/>
              </w:rPr>
              <w:t>Dinleme ve Yazma -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61- At the Post Office.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62- Have to.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63- Responding to Requests.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t>64- Telefonda</w:t>
            </w:r>
            <w:r w:rsidRPr="005B7766">
              <w:t>.</w:t>
            </w:r>
            <w:r>
              <w:t>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65- </w:t>
            </w:r>
            <w:r>
              <w:t xml:space="preserve">Hava.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t xml:space="preserve"> 66- </w:t>
            </w:r>
            <w:r>
              <w:t>Karşılaştırmalar..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t xml:space="preserve">67- </w:t>
            </w:r>
            <w:r>
              <w:rPr>
                <w:bCs/>
              </w:rPr>
              <w:t>Okuma ve Yazma -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64- On the Telephone.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65- The Weather.  </w:t>
            </w:r>
          </w:p>
          <w:p w:rsidR="00A5677E" w:rsidRPr="00F11EAC" w:rsidRDefault="00A5677E" w:rsidP="00ED11B4">
            <w:pPr>
              <w:tabs>
                <w:tab w:val="left" w:pos="5220"/>
                <w:tab w:val="left" w:pos="7380"/>
              </w:tabs>
              <w:rPr>
                <w:lang w:val="fr-FR"/>
              </w:rPr>
            </w:pPr>
            <w:r w:rsidRPr="00F11EAC">
              <w:rPr>
                <w:lang w:val="fr-FR"/>
              </w:rPr>
              <w:t xml:space="preserve">Lesson 66- Comparatives. 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 w:rsidRPr="00F11EAC">
              <w:rPr>
                <w:lang w:val="fr-FR"/>
              </w:rPr>
              <w:t xml:space="preserve">Lesson 67- Compass Directions.  </w:t>
            </w:r>
            <w:r>
              <w:rPr>
                <w:lang w:val="en-US"/>
              </w:rPr>
              <w:t xml:space="preserve">compare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68- </w:t>
            </w:r>
            <w:r>
              <w:rPr>
                <w:bCs/>
              </w:rPr>
              <w:t>İşte Hayat! Bölüm  9 -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69- </w:t>
            </w:r>
            <w:r>
              <w:t>Coğrafi Özellikler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t>70- Sıfatlarda En Üstünlük Derecesi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71- </w:t>
            </w:r>
            <w:r>
              <w:rPr>
                <w:bCs/>
              </w:rPr>
              <w:t>Dinleme ve Yazma -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68- Talking about a Trip.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69- Geographical Features.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70- Superlatives. 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71- Describing a Country. </w:t>
            </w:r>
            <w:r>
              <w:rPr>
                <w:lang w:val="en-US"/>
              </w:rPr>
              <w:t xml:space="preserve">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 w:rsidRPr="005B7766">
              <w:t xml:space="preserve">72- </w:t>
            </w:r>
            <w:r>
              <w:t>Ölçümler..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73- </w:t>
            </w:r>
            <w:r>
              <w:rPr>
                <w:bCs/>
              </w:rPr>
              <w:t>Günlük İşler. Öğrenciler.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74- </w:t>
            </w:r>
            <w:r>
              <w:rPr>
                <w:bCs/>
              </w:rPr>
              <w:t>Yakın Geçmiş Zaman</w:t>
            </w:r>
            <w:r w:rsidRPr="005B7766">
              <w:rPr>
                <w:bCs/>
              </w:rPr>
              <w:t xml:space="preserve">. </w:t>
            </w:r>
          </w:p>
          <w:p w:rsidR="00A5677E" w:rsidRPr="00CA5A35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/>
                <w:bCs/>
              </w:rPr>
            </w:pPr>
            <w:r>
              <w:rPr>
                <w:b/>
                <w:bCs/>
              </w:rPr>
              <w:t xml:space="preserve">ARA SINAV MAZARET-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>Lesson</w:t>
            </w:r>
            <w:r w:rsidRPr="004F55E1">
              <w:rPr>
                <w:lang w:val="en-US"/>
              </w:rPr>
              <w:t xml:space="preserve"> 72- Giving Measurements.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73- Everyday Jobs. 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74- Present Perfect. </w:t>
            </w:r>
            <w:r>
              <w:rPr>
                <w:bCs/>
                <w:lang w:val="en-US"/>
              </w:rPr>
              <w:t xml:space="preserve">.                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MIDTERM MAKE-UP       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75- </w:t>
            </w:r>
            <w:r>
              <w:rPr>
                <w:bCs/>
              </w:rPr>
              <w:t>Okuma ve Yazma- Öğrenciler.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76- </w:t>
            </w:r>
            <w:r>
              <w:rPr>
                <w:bCs/>
              </w:rPr>
              <w:t xml:space="preserve">İşte Hayat! Bölüm 10 – </w:t>
            </w:r>
          </w:p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</w:t>
            </w:r>
            <w:r>
              <w:rPr>
                <w:bCs/>
              </w:rPr>
              <w:t xml:space="preserve">77- Tecrübeler hakkında Konuşma.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75- Understanding Short Messages.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76- Asking for an explanation.  ask for an explanation.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77- Talking about Experiences. </w:t>
            </w:r>
            <w:r>
              <w:rPr>
                <w:bCs/>
                <w:lang w:val="en-US"/>
              </w:rPr>
              <w:t xml:space="preserve"> talk about experiences.</w:t>
            </w:r>
          </w:p>
        </w:tc>
      </w:tr>
      <w:tr w:rsidR="00A5677E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77E" w:rsidRPr="00216101" w:rsidRDefault="00A5677E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78- </w:t>
            </w:r>
            <w:r>
              <w:rPr>
                <w:bCs/>
              </w:rPr>
              <w:t xml:space="preserve">Yakın Geçmiş ve Geçmiş Zaman.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>Ders</w:t>
            </w:r>
            <w:r w:rsidRPr="005B7766">
              <w:rPr>
                <w:bCs/>
              </w:rPr>
              <w:t xml:space="preserve"> 79- </w:t>
            </w:r>
            <w:r>
              <w:rPr>
                <w:bCs/>
              </w:rPr>
              <w:t xml:space="preserve">Dinleme ve Konuşma - 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Cs/>
              </w:rPr>
              <w:t xml:space="preserve">Ders     --  İşte Hayat! Son Bölüm – </w:t>
            </w:r>
          </w:p>
          <w:p w:rsidR="00A5677E" w:rsidRPr="00CA5A35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 w:rsidRPr="005B7766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78- Present Perfect and Past Simple. </w:t>
            </w:r>
          </w:p>
          <w:p w:rsidR="00A5677E" w:rsidRPr="004F55E1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79- Asking Someone about their Experiences.  .</w:t>
            </w:r>
          </w:p>
          <w:p w:rsidR="00A5677E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</w:t>
            </w:r>
            <w:r w:rsidRPr="004F55E1">
              <w:rPr>
                <w:bCs/>
                <w:lang w:val="en-US"/>
              </w:rPr>
              <w:t xml:space="preserve"> 80- Checking in. .</w:t>
            </w:r>
          </w:p>
          <w:p w:rsidR="00A5677E" w:rsidRPr="00E16495" w:rsidRDefault="00A5677E" w:rsidP="00ED11B4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Lesson    -- That’s Life! Epilogue- .</w:t>
            </w:r>
            <w:r w:rsidRPr="004F55E1">
              <w:rPr>
                <w:b/>
                <w:bCs/>
                <w:lang w:val="en-US"/>
              </w:rPr>
              <w:t xml:space="preserve"> REVISION</w:t>
            </w:r>
          </w:p>
        </w:tc>
      </w:tr>
      <w:tr w:rsidR="00A5677E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5677E" w:rsidRPr="00216101" w:rsidRDefault="00A5677E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A5677E" w:rsidRPr="005B7766" w:rsidRDefault="00A5677E" w:rsidP="00ED11B4">
            <w:pPr>
              <w:tabs>
                <w:tab w:val="left" w:pos="5220"/>
                <w:tab w:val="left" w:pos="7380"/>
              </w:tabs>
              <w:ind w:firstLine="34"/>
              <w:rPr>
                <w:bCs/>
              </w:rPr>
            </w:pPr>
            <w:r>
              <w:rPr>
                <w:b/>
                <w:bCs/>
              </w:rPr>
              <w:t>DÖNEM SONU SINAVI-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A5677E" w:rsidRPr="004F55E1" w:rsidRDefault="00A5677E" w:rsidP="00A53866">
            <w:pPr>
              <w:tabs>
                <w:tab w:val="left" w:pos="5220"/>
                <w:tab w:val="left" w:pos="7380"/>
              </w:tabs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FINAL EXAM           </w:t>
            </w:r>
          </w:p>
        </w:tc>
      </w:tr>
    </w:tbl>
    <w:p w:rsidR="00A5677E" w:rsidRPr="00216101" w:rsidRDefault="00A5677E" w:rsidP="005A385F">
      <w:pPr>
        <w:rPr>
          <w:sz w:val="24"/>
        </w:rPr>
      </w:pPr>
    </w:p>
    <w:sectPr w:rsidR="00A5677E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77E" w:rsidRDefault="00A5677E" w:rsidP="00624636">
      <w:r>
        <w:separator/>
      </w:r>
    </w:p>
  </w:endnote>
  <w:endnote w:type="continuationSeparator" w:id="0">
    <w:p w:rsidR="00A5677E" w:rsidRDefault="00A5677E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7E" w:rsidRDefault="00A5677E">
    <w:pPr>
      <w:pStyle w:val="Footer"/>
      <w:jc w:val="center"/>
    </w:pPr>
    <w:r>
      <w:t xml:space="preserve"> </w:t>
    </w:r>
  </w:p>
  <w:p w:rsidR="00A5677E" w:rsidRDefault="00A567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77E" w:rsidRDefault="00A5677E" w:rsidP="00624636">
      <w:r>
        <w:separator/>
      </w:r>
    </w:p>
  </w:footnote>
  <w:footnote w:type="continuationSeparator" w:id="0">
    <w:p w:rsidR="00A5677E" w:rsidRDefault="00A5677E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7E" w:rsidRDefault="00A5677E">
    <w:pPr>
      <w:pStyle w:val="Header"/>
      <w:jc w:val="right"/>
    </w:pPr>
    <w:fldSimple w:instr=" PAGE   \* MERGEFORMAT ">
      <w:r>
        <w:rPr>
          <w:noProof/>
        </w:rPr>
        <w:t>2</w:t>
      </w:r>
    </w:fldSimple>
  </w:p>
  <w:p w:rsidR="00A5677E" w:rsidRDefault="00A567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74E0E"/>
    <w:rsid w:val="000C5671"/>
    <w:rsid w:val="001374C5"/>
    <w:rsid w:val="001469ED"/>
    <w:rsid w:val="00173737"/>
    <w:rsid w:val="00173CCC"/>
    <w:rsid w:val="00174717"/>
    <w:rsid w:val="001D1BFA"/>
    <w:rsid w:val="001E2F4F"/>
    <w:rsid w:val="001F3D6E"/>
    <w:rsid w:val="00216101"/>
    <w:rsid w:val="00263F1B"/>
    <w:rsid w:val="0026424F"/>
    <w:rsid w:val="002E2BE5"/>
    <w:rsid w:val="00301DEA"/>
    <w:rsid w:val="003E54EB"/>
    <w:rsid w:val="004650ED"/>
    <w:rsid w:val="00470D34"/>
    <w:rsid w:val="00494AFD"/>
    <w:rsid w:val="004A3C1D"/>
    <w:rsid w:val="004D4C2A"/>
    <w:rsid w:val="004D4EE4"/>
    <w:rsid w:val="004E3C5A"/>
    <w:rsid w:val="004F55E1"/>
    <w:rsid w:val="004F584A"/>
    <w:rsid w:val="005360D4"/>
    <w:rsid w:val="00540A1B"/>
    <w:rsid w:val="00565721"/>
    <w:rsid w:val="0057210E"/>
    <w:rsid w:val="005A385F"/>
    <w:rsid w:val="005A4EA2"/>
    <w:rsid w:val="005B03C5"/>
    <w:rsid w:val="005B7766"/>
    <w:rsid w:val="005C06F8"/>
    <w:rsid w:val="00624636"/>
    <w:rsid w:val="006842F3"/>
    <w:rsid w:val="0068652B"/>
    <w:rsid w:val="006C0C79"/>
    <w:rsid w:val="006C11AC"/>
    <w:rsid w:val="006E1910"/>
    <w:rsid w:val="006F23F0"/>
    <w:rsid w:val="007427AE"/>
    <w:rsid w:val="007A189A"/>
    <w:rsid w:val="007A79AE"/>
    <w:rsid w:val="007B0CEC"/>
    <w:rsid w:val="00825B87"/>
    <w:rsid w:val="00827B34"/>
    <w:rsid w:val="008339FA"/>
    <w:rsid w:val="0085672A"/>
    <w:rsid w:val="00861AA7"/>
    <w:rsid w:val="00884304"/>
    <w:rsid w:val="008B2716"/>
    <w:rsid w:val="008E4C1B"/>
    <w:rsid w:val="009201AE"/>
    <w:rsid w:val="00920E6A"/>
    <w:rsid w:val="009C48FF"/>
    <w:rsid w:val="009F5136"/>
    <w:rsid w:val="00A26DA7"/>
    <w:rsid w:val="00A53866"/>
    <w:rsid w:val="00A5677E"/>
    <w:rsid w:val="00AD029D"/>
    <w:rsid w:val="00AD2A00"/>
    <w:rsid w:val="00AF50E8"/>
    <w:rsid w:val="00B256A1"/>
    <w:rsid w:val="00B87AA9"/>
    <w:rsid w:val="00BB6D28"/>
    <w:rsid w:val="00BC4D78"/>
    <w:rsid w:val="00BF3DDA"/>
    <w:rsid w:val="00C0620B"/>
    <w:rsid w:val="00C2125C"/>
    <w:rsid w:val="00C2293A"/>
    <w:rsid w:val="00C33656"/>
    <w:rsid w:val="00C349B7"/>
    <w:rsid w:val="00C77824"/>
    <w:rsid w:val="00CA5A35"/>
    <w:rsid w:val="00CE7168"/>
    <w:rsid w:val="00D36A0E"/>
    <w:rsid w:val="00D67BEB"/>
    <w:rsid w:val="00DD3B8D"/>
    <w:rsid w:val="00DD5863"/>
    <w:rsid w:val="00DF56A0"/>
    <w:rsid w:val="00E16495"/>
    <w:rsid w:val="00E27F4D"/>
    <w:rsid w:val="00E42F25"/>
    <w:rsid w:val="00E74014"/>
    <w:rsid w:val="00E763BA"/>
    <w:rsid w:val="00E76624"/>
    <w:rsid w:val="00E96408"/>
    <w:rsid w:val="00EC571B"/>
    <w:rsid w:val="00ED11B4"/>
    <w:rsid w:val="00ED1F1F"/>
    <w:rsid w:val="00F11EAC"/>
    <w:rsid w:val="00F12892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B87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5B87"/>
    <w:pPr>
      <w:keepNext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38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38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38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386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38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386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386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386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99"/>
    <w:qFormat/>
    <w:rsid w:val="00825B87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F7638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2463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983</Words>
  <Characters>5604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PUR</cp:lastModifiedBy>
  <cp:revision>7</cp:revision>
  <dcterms:created xsi:type="dcterms:W3CDTF">2012-06-28T17:46:00Z</dcterms:created>
  <dcterms:modified xsi:type="dcterms:W3CDTF">2012-06-28T18:21:00Z</dcterms:modified>
</cp:coreProperties>
</file>